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Renfrewshire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Renfrewshire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Renfrewshire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Renfrewshire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Renfrewshire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Renfrewshire are estimated to have a score of 1-2 on the PGSI (low-risk gambling), whilst </w:t>
      </w:r>
      <w:r w:rsidRPr="00773DF7">
        <w:rPr>
          <w:rFonts w:ascii="Libre Franklin Light" w:hAnsi="Libre Franklin Light" w:cs="Calibri Light"/>
          <w:b/>
          <w:bCs/>
          <w:color w:val="C45911" w:themeColor="accent2" w:themeShade="BF"/>
        </w:rPr>
        <w:t xml:space="preserve">2.4%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58.3% </w:t>
      </w:r>
      <w:r w:rsidRPr="004747BF">
        <w:rPr>
          <w:rFonts w:ascii="Libre Franklin Light" w:eastAsia="Times New Roman" w:hAnsi="Libre Franklin Light" w:cs="Calibri Light"/>
        </w:rPr>
        <w:t xml:space="preserve">of those respondents classified as PGSI 8+ in East Renfrewshire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Renfrewshire is estimated to be </w:t>
      </w:r>
      <w:r w:rsidRPr="00773DF7">
        <w:rPr>
          <w:rFonts w:ascii="Libre Franklin Light" w:eastAsia="Times New Roman" w:hAnsi="Libre Franklin Light" w:cs="Calibri Light"/>
          <w:b/>
          <w:bCs/>
          <w:color w:val="C45911" w:themeColor="accent2" w:themeShade="BF"/>
        </w:rPr>
        <w:t xml:space="preserve">£1,668,490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Renfrewshire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Renfrewshire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Renfrewshire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Renfrewshire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Renfrew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Renfrewshire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Renfrew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Renfrewshire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Renfrewshire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Renfrew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Renfrewshire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Renfrewshire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Renfrewshire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64.0%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Renfrewshire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Renfrewshire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Renfrewshire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£1,668,490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Renfrewshire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£27,177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£562,035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£40,262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£11,324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£20,760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£1,006,932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£1,668,490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Renfrewshire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Renfrewshire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Renfrewshire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Renfrewshire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Renfrewshire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Renfrewshire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Renfrewshire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Renfrewshire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Renfrewshire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Renfrewshire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Renfrewshire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44.2%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Renfrewshire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6FFC92B-9ABC-4EFF-8C5B-0471C484CE4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